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1C55CEFD" w14:textId="77777777" w:rsidTr="003D6DDB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8B6E4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D394D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E4D1" w14:textId="0ACAA3B5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D6DD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3BEE4C7F" w14:textId="77777777" w:rsidTr="003D6DDB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22F28811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D5ACAF1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F28666E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60BFA423" w14:textId="77777777" w:rsidTr="003D6DDB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3FF9895D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63179DD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1C0EE78C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02D5A04F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58739DE3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667CE73B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2DFC8E17" w14:textId="77777777" w:rsidTr="003D6DDB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3308CD86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73C15C5A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5C00DE42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285B63A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550B5AD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2FA9653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109BD64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578349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2F8653A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4F45175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289D82B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DAC174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E0590C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068FEC8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5A7290E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782E944F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3D6DDB" w:rsidRPr="00B92F66" w14:paraId="01C5A569" w14:textId="77777777" w:rsidTr="00445F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25D4E90" w14:textId="77777777" w:rsidR="003D6DDB" w:rsidRPr="00B92F66" w:rsidRDefault="003D6DDB" w:rsidP="00445F5E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09BCF77" w14:textId="77777777" w:rsidR="003D6DDB" w:rsidRPr="00B92F66" w:rsidRDefault="003D6DDB" w:rsidP="00445F5E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472EA50" w14:textId="77777777" w:rsidR="003D6DDB" w:rsidRPr="00B92F66" w:rsidRDefault="003D6DDB" w:rsidP="00445F5E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92F6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93CFFC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2,123,625,000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9ED6FA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1,234,605,883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AA2C41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640,766,527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70A7FC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E93761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1,875,372,410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FE4CFE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DC946C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13,186,831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36DFA8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2F0380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1,234,605,883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A62CAD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653,953,358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0CC742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4503B9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1,888,559,241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2AC9465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- 235,065,759</w:t>
            </w:r>
          </w:p>
        </w:tc>
      </w:tr>
      <w:tr w:rsidR="003D6DDB" w:rsidRPr="00B92F66" w14:paraId="4DA8D55A" w14:textId="77777777" w:rsidTr="00445F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66761E6" w14:textId="6B32FBBE" w:rsidR="003D6DDB" w:rsidRPr="00B92F66" w:rsidRDefault="00E201F0" w:rsidP="00445F5E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723633D" w14:textId="77777777" w:rsidR="003D6DDB" w:rsidRPr="00B92F66" w:rsidRDefault="003D6DDB" w:rsidP="00445F5E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3A2EBDC" w14:textId="77777777" w:rsidR="003D6DDB" w:rsidRPr="00B92F66" w:rsidRDefault="003D6DDB" w:rsidP="00445F5E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92F6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3F2273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2,123,625,000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197336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1,234,605,883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65CBDD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640,766,527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4AB0D4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6EA329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1,875,372,410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76362F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097E31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13,186,831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3B04D5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350990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1,234,605,883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BCBD45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653,953,358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B5BF61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7BD8BD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1,888,559,241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8367EBD" w14:textId="77777777" w:rsidR="003D6DDB" w:rsidRPr="00B92F66" w:rsidRDefault="003D6DDB" w:rsidP="00445F5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92F66">
              <w:rPr>
                <w:rFonts w:ascii="新細明體" w:hAnsi="新細明體"/>
                <w:b/>
                <w:noProof/>
                <w:spacing w:val="-6"/>
                <w:sz w:val="20"/>
              </w:rPr>
              <w:t>- 235,065,759</w:t>
            </w:r>
          </w:p>
        </w:tc>
      </w:tr>
      <w:tr w:rsidR="003D6DDB" w14:paraId="7D356868" w14:textId="77777777" w:rsidTr="00445F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10DBC7A" w14:textId="77777777" w:rsidR="003D6DDB" w:rsidRDefault="003D6DDB" w:rsidP="00445F5E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7048BE7" w14:textId="443B4A1B" w:rsidR="003D6DDB" w:rsidRDefault="00A45BE2" w:rsidP="00445F5E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478193A" w14:textId="77777777" w:rsidR="003D6DDB" w:rsidRDefault="003D6DDB" w:rsidP="00445F5E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9B4B4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6C86A8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1,384,179,000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76CAE7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495,160,350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52BABC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640,766,527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D2AEB1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848177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1,135,926,877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B675872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B8D952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75D256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132C3F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495,160,350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95423B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640,766,527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1AA700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859579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1,135,926,877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6C42112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- 248,252,123</w:t>
            </w:r>
          </w:p>
        </w:tc>
      </w:tr>
      <w:tr w:rsidR="003D6DDB" w14:paraId="25725585" w14:textId="77777777" w:rsidTr="00445F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4F358D1" w14:textId="77777777" w:rsidR="003D6DDB" w:rsidRDefault="003D6DDB" w:rsidP="00445F5E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6A3074C" w14:textId="02CBE215" w:rsidR="003D6DDB" w:rsidRDefault="00A45BE2" w:rsidP="00445F5E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75B9905" w14:textId="77777777" w:rsidR="003D6DDB" w:rsidRDefault="003D6DDB" w:rsidP="00445F5E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9B4B4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財產作價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0A2750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739,446,000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930161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739,445,533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A8AD80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14B102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D78BB1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739,445,533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16E9C8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136776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13,186,831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74F07B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3A9DFE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739,445,533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CBBDC4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13,186,831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3BCD49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3F557E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752,632,364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9BF92DF" w14:textId="77777777" w:rsidR="003D6DDB" w:rsidRPr="00DF667B" w:rsidRDefault="003D6DDB" w:rsidP="00445F5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B4B44">
              <w:rPr>
                <w:rFonts w:ascii="新細明體" w:hAnsi="新細明體"/>
                <w:noProof/>
                <w:spacing w:val="-6"/>
                <w:sz w:val="20"/>
              </w:rPr>
              <w:t>13,186,364</w:t>
            </w:r>
          </w:p>
        </w:tc>
      </w:tr>
    </w:tbl>
    <w:p w14:paraId="0FA00B0B" w14:textId="77777777" w:rsidR="00A82CB1" w:rsidRDefault="00A82CB1">
      <w:pPr>
        <w:ind w:right="414"/>
        <w:rPr>
          <w:rFonts w:eastAsia="標楷體"/>
          <w:sz w:val="22"/>
        </w:rPr>
      </w:pPr>
    </w:p>
    <w:sectPr w:rsidR="00A82C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B8FFC" w14:textId="77777777" w:rsidR="003D6DDB" w:rsidRDefault="003D6DDB">
      <w:r>
        <w:separator/>
      </w:r>
    </w:p>
  </w:endnote>
  <w:endnote w:type="continuationSeparator" w:id="0">
    <w:p w14:paraId="66627B41" w14:textId="77777777" w:rsidR="003D6DDB" w:rsidRDefault="003D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EA8C2" w14:textId="77777777" w:rsidR="000E0216" w:rsidRDefault="000E021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FA999" w14:textId="77777777" w:rsidR="000E0216" w:rsidRDefault="000E021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79E15" w14:textId="77777777" w:rsidR="000E0216" w:rsidRDefault="000E021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A61C5F" w14:textId="77777777" w:rsidR="003D6DDB" w:rsidRDefault="003D6DDB">
      <w:r>
        <w:separator/>
      </w:r>
    </w:p>
  </w:footnote>
  <w:footnote w:type="continuationSeparator" w:id="0">
    <w:p w14:paraId="095975E5" w14:textId="77777777" w:rsidR="003D6DDB" w:rsidRDefault="003D6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89FDC" w14:textId="77777777" w:rsidR="000E0216" w:rsidRDefault="000E02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80346" w14:textId="0FADCD50" w:rsidR="00A82CB1" w:rsidRDefault="004F6323">
    <w:pPr>
      <w:pStyle w:val="a3"/>
      <w:jc w:val="center"/>
    </w:pPr>
    <w:r w:rsidRPr="004F6323">
      <w:rPr>
        <w:rFonts w:ascii="標楷體" w:eastAsia="標楷體" w:hAnsi="標楷體" w:hint="eastAsia"/>
        <w:b/>
        <w:spacing w:val="60"/>
        <w:sz w:val="36"/>
        <w:u w:val="single"/>
      </w:rPr>
      <w:t>參</w:t>
    </w:r>
    <w:r w:rsidR="00A82CB1">
      <w:rPr>
        <w:rFonts w:ascii="標楷體" w:eastAsia="標楷體"/>
        <w:b/>
        <w:spacing w:val="60"/>
        <w:sz w:val="36"/>
        <w:u w:val="single"/>
      </w:rPr>
      <w:t>、</w:t>
    </w:r>
    <w:r w:rsidR="00A82CB1"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4F6323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 w:rsidR="00A82CB1">
      <w:rPr>
        <w:rFonts w:ascii="標楷體" w:eastAsia="標楷體" w:hint="eastAsia"/>
        <w:b/>
        <w:spacing w:val="60"/>
        <w:sz w:val="36"/>
        <w:u w:val="single"/>
      </w:rPr>
      <w:t>年度</w:t>
    </w:r>
    <w:r w:rsidRPr="004F6323">
      <w:rPr>
        <w:rFonts w:ascii="標楷體" w:eastAsia="標楷體" w:hAnsi="標楷體" w:hint="eastAsia"/>
        <w:b/>
        <w:spacing w:val="60"/>
        <w:sz w:val="36"/>
        <w:u w:val="single"/>
      </w:rPr>
      <w:t>高雄市</w:t>
    </w:r>
    <w:r w:rsidR="00A82CB1">
      <w:rPr>
        <w:rFonts w:ascii="標楷體" w:eastAsia="標楷體" w:hint="eastAsia"/>
        <w:b/>
        <w:spacing w:val="60"/>
        <w:sz w:val="36"/>
        <w:u w:val="single"/>
      </w:rPr>
      <w:t>總決算歲入來源別</w:t>
    </w:r>
    <w:r w:rsidRPr="004F6323">
      <w:rPr>
        <w:rFonts w:ascii="標楷體" w:eastAsia="標楷體" w:hAnsi="標楷體" w:hint="eastAsia"/>
        <w:b/>
        <w:spacing w:val="60"/>
        <w:sz w:val="36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6"/>
        <w:u w:val="single"/>
      </w:rPr>
      <w:t>決算審定數總表</w:t>
    </w:r>
    <w:r w:rsidRPr="004F6323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6CD25" w14:textId="21B0E8FE" w:rsidR="00A82CB1" w:rsidRDefault="00A82CB1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4F6323" w:rsidRPr="004F6323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4F6323" w:rsidRPr="004F6323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4F6323" w:rsidRPr="004F6323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DDB"/>
    <w:rsid w:val="000E0216"/>
    <w:rsid w:val="00183F3F"/>
    <w:rsid w:val="003D6DDB"/>
    <w:rsid w:val="004F6323"/>
    <w:rsid w:val="005F64C9"/>
    <w:rsid w:val="00670AAD"/>
    <w:rsid w:val="008222F7"/>
    <w:rsid w:val="00A45BE2"/>
    <w:rsid w:val="00A82CB1"/>
    <w:rsid w:val="00A9086B"/>
    <w:rsid w:val="00DB1A8B"/>
    <w:rsid w:val="00DF667B"/>
    <w:rsid w:val="00E201F0"/>
    <w:rsid w:val="00F4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711D2"/>
  <w15:chartTrackingRefBased/>
  <w15:docId w15:val="{D50199C9-7F50-4EE6-94A2-454ECBB6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67HQvO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o67HQvO歲入來源別總表.dot</Template>
  <TotalTime>1</TotalTime>
  <Pages>1</Pages>
  <Words>146</Words>
  <Characters>466</Characters>
  <Application>Microsoft Office Word</Application>
  <DocSecurity>0</DocSecurity>
  <Lines>3</Lines>
  <Paragraphs>1</Paragraphs>
  <ScaleCrop>false</ScaleCrop>
  <Company>N.A.O.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余亭儀</dc:creator>
  <cp:keywords/>
  <cp:lastModifiedBy>林鳳頡</cp:lastModifiedBy>
  <cp:revision>4</cp:revision>
  <dcterms:created xsi:type="dcterms:W3CDTF">2024-06-07T07:51:00Z</dcterms:created>
  <dcterms:modified xsi:type="dcterms:W3CDTF">2024-07-03T08:10:00Z</dcterms:modified>
</cp:coreProperties>
</file>